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84A36" w14:textId="77777777" w:rsidR="00B22F7C" w:rsidRDefault="00B22F7C" w:rsidP="00B22F7C">
      <w:pPr>
        <w:pStyle w:val="NoSpacing"/>
      </w:pPr>
      <w:r w:rsidRPr="00B22F7C">
        <w:rPr>
          <w:u w:val="single"/>
        </w:rPr>
        <w:t>Isabella KETHYMMAN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14:paraId="1673BE54" w14:textId="77777777" w:rsidR="00B22F7C" w:rsidRDefault="00B22F7C" w:rsidP="00B22F7C">
      <w:pPr>
        <w:pStyle w:val="NoSpacing"/>
      </w:pPr>
      <w:r>
        <w:t>of Leeds, West Riding of Yorkshire.</w:t>
      </w:r>
    </w:p>
    <w:p w14:paraId="715965A5" w14:textId="77777777" w:rsidR="00B22F7C" w:rsidRDefault="00B22F7C" w:rsidP="00B22F7C">
      <w:pPr>
        <w:pStyle w:val="NoSpacing"/>
      </w:pPr>
    </w:p>
    <w:p w14:paraId="0D9D4F93" w14:textId="77777777" w:rsidR="00B22F7C" w:rsidRDefault="00B22F7C" w:rsidP="00B22F7C">
      <w:pPr>
        <w:pStyle w:val="NoSpacing"/>
      </w:pPr>
    </w:p>
    <w:p w14:paraId="67026BC7" w14:textId="77777777" w:rsidR="00B22F7C" w:rsidRDefault="00B22F7C" w:rsidP="00B22F7C">
      <w:pPr>
        <w:pStyle w:val="NoSpacing"/>
      </w:pPr>
      <w:r>
        <w:t>19 Jan.1497</w:t>
      </w:r>
      <w:r>
        <w:tab/>
        <w:t xml:space="preserve">The curate of Leeds was licensed to solemnize his marriage to </w:t>
      </w:r>
      <w:proofErr w:type="gramStart"/>
      <w:r>
        <w:t>John</w:t>
      </w:r>
      <w:proofErr w:type="gramEnd"/>
    </w:p>
    <w:p w14:paraId="62EDA608" w14:textId="77777777" w:rsidR="00B22F7C" w:rsidRDefault="00B22F7C" w:rsidP="00B22F7C">
      <w:pPr>
        <w:pStyle w:val="NoSpacing"/>
      </w:pPr>
      <w:r>
        <w:tab/>
      </w:r>
      <w:r>
        <w:tab/>
        <w:t>Adamson(q.v.), also of Leeds.</w:t>
      </w:r>
    </w:p>
    <w:p w14:paraId="52075A98" w14:textId="77777777" w:rsidR="00B22F7C" w:rsidRDefault="00B22F7C" w:rsidP="00B22F7C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7F2B6350" w14:textId="77777777" w:rsidR="00B22F7C" w:rsidRDefault="00B22F7C" w:rsidP="00B22F7C">
      <w:pPr>
        <w:pStyle w:val="NoSpacing"/>
        <w:ind w:left="1440"/>
      </w:pPr>
    </w:p>
    <w:p w14:paraId="3E8DFC0F" w14:textId="77777777" w:rsidR="00B22F7C" w:rsidRDefault="00B22F7C" w:rsidP="00B22F7C">
      <w:pPr>
        <w:pStyle w:val="NoSpacing"/>
        <w:ind w:left="1440"/>
      </w:pPr>
    </w:p>
    <w:p w14:paraId="680B98FF" w14:textId="77777777" w:rsidR="00B22F7C" w:rsidRDefault="00B22F7C" w:rsidP="00B22F7C">
      <w:pPr>
        <w:pStyle w:val="NoSpacing"/>
      </w:pPr>
      <w:r>
        <w:t>19 November 2022</w:t>
      </w:r>
    </w:p>
    <w:p w14:paraId="192D64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3AB66" w14:textId="77777777" w:rsidR="00B22F7C" w:rsidRDefault="00B22F7C" w:rsidP="009139A6">
      <w:r>
        <w:separator/>
      </w:r>
    </w:p>
  </w:endnote>
  <w:endnote w:type="continuationSeparator" w:id="0">
    <w:p w14:paraId="324D6489" w14:textId="77777777" w:rsidR="00B22F7C" w:rsidRDefault="00B22F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971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A9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EE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2364" w14:textId="77777777" w:rsidR="00B22F7C" w:rsidRDefault="00B22F7C" w:rsidP="009139A6">
      <w:r>
        <w:separator/>
      </w:r>
    </w:p>
  </w:footnote>
  <w:footnote w:type="continuationSeparator" w:id="0">
    <w:p w14:paraId="1C7D2FAE" w14:textId="77777777" w:rsidR="00B22F7C" w:rsidRDefault="00B22F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D11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5A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49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F7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2F7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60FCA"/>
  <w15:chartTrackingRefBased/>
  <w15:docId w15:val="{8C1E15D6-4841-489E-9DC4-CA7563B21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2023-02-23T20:34:00Z</dcterms:created>
  <dcterms:modified xsi:type="dcterms:W3CDTF">2023-02-23T20:35:00Z</dcterms:modified>
</cp:coreProperties>
</file>